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B526F" w14:textId="77777777" w:rsidR="00ED1E19" w:rsidRDefault="00ED1E19" w:rsidP="00ED1E1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TOFTE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BD63680" w14:textId="77777777" w:rsidR="00ED1E19" w:rsidRDefault="00ED1E19" w:rsidP="00ED1E1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Sambourne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Warwickshire.</w:t>
      </w:r>
    </w:p>
    <w:p w14:paraId="63F5C5F5" w14:textId="77777777" w:rsidR="00ED1E19" w:rsidRDefault="00ED1E19" w:rsidP="00ED1E1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6B832C6" w14:textId="77777777" w:rsidR="00ED1E19" w:rsidRDefault="00ED1E19" w:rsidP="00ED1E1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380CFEA" w14:textId="77777777" w:rsidR="00ED1E19" w:rsidRDefault="00ED1E19" w:rsidP="00ED1E1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Ralph Longton(q.v.) brought a plaint of debt against him.</w:t>
      </w:r>
    </w:p>
    <w:p w14:paraId="3FB512C2" w14:textId="77777777" w:rsidR="00ED1E19" w:rsidRDefault="00ED1E19" w:rsidP="00ED1E1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09D72A5" w14:textId="77777777" w:rsidR="00ED1E19" w:rsidRDefault="00ED1E19" w:rsidP="00ED1E1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343F96F" w14:textId="77777777" w:rsidR="00ED1E19" w:rsidRDefault="00ED1E19" w:rsidP="00ED1E1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1C4FAD4" w14:textId="77777777" w:rsidR="00ED1E19" w:rsidRDefault="00ED1E19" w:rsidP="00ED1E1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24 September 2021</w:t>
      </w:r>
    </w:p>
    <w:p w14:paraId="7CA57FE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BA391" w14:textId="77777777" w:rsidR="00ED1E19" w:rsidRDefault="00ED1E19" w:rsidP="009139A6">
      <w:r>
        <w:separator/>
      </w:r>
    </w:p>
  </w:endnote>
  <w:endnote w:type="continuationSeparator" w:id="0">
    <w:p w14:paraId="5E4B2E26" w14:textId="77777777" w:rsidR="00ED1E19" w:rsidRDefault="00ED1E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5D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44D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028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844BD" w14:textId="77777777" w:rsidR="00ED1E19" w:rsidRDefault="00ED1E19" w:rsidP="009139A6">
      <w:r>
        <w:separator/>
      </w:r>
    </w:p>
  </w:footnote>
  <w:footnote w:type="continuationSeparator" w:id="0">
    <w:p w14:paraId="40F54EA9" w14:textId="77777777" w:rsidR="00ED1E19" w:rsidRDefault="00ED1E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7B5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79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E7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E1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1E1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FA9FE"/>
  <w15:chartTrackingRefBased/>
  <w15:docId w15:val="{F768AC42-1A1E-428B-9EC8-DEB6D224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D1E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2021-11-04T19:52:00Z</dcterms:created>
  <dcterms:modified xsi:type="dcterms:W3CDTF">2021-11-04T19:52:00Z</dcterms:modified>
</cp:coreProperties>
</file>